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D65" w:rsidRDefault="00D66D65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lang w:val="bg-BG"/>
        </w:rPr>
        <w:t xml:space="preserve">    </w:t>
      </w:r>
    </w:p>
    <w:p w:rsidR="00D66D65" w:rsidRPr="00D561C6" w:rsidRDefault="00D66D65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57085"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    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  <w:t xml:space="preserve">       Образец №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</w:p>
    <w:p w:rsidR="00D66D65" w:rsidRDefault="00D66D65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6D65" w:rsidRPr="00F44A25" w:rsidRDefault="00D66D65" w:rsidP="00C224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D66D65" w:rsidRPr="00F81BAE">
        <w:trPr>
          <w:tblCellSpacing w:w="0" w:type="dxa"/>
        </w:trPr>
        <w:tc>
          <w:tcPr>
            <w:tcW w:w="9645" w:type="dxa"/>
          </w:tcPr>
          <w:p w:rsidR="00D66D65" w:rsidRPr="000845E6" w:rsidRDefault="00D66D65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ДЕКЛАРАЦИЯ</w:t>
            </w:r>
          </w:p>
          <w:p w:rsidR="00D66D65" w:rsidRPr="000845E6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за конфиденциалност по чл. 33, ал. 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от </w:t>
            </w:r>
            <w:r w:rsidRPr="000845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ЗОП</w:t>
            </w:r>
          </w:p>
        </w:tc>
      </w:tr>
      <w:tr w:rsidR="00D66D65" w:rsidRPr="00057085">
        <w:trPr>
          <w:tblCellSpacing w:w="0" w:type="dxa"/>
        </w:trPr>
        <w:tc>
          <w:tcPr>
            <w:tcW w:w="9645" w:type="dxa"/>
          </w:tcPr>
          <w:p w:rsidR="00D66D65" w:rsidRPr="000845E6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66D65" w:rsidRPr="000845E6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……………………………………………………………………………,</w:t>
            </w:r>
          </w:p>
        </w:tc>
      </w:tr>
      <w:tr w:rsidR="00D66D65" w:rsidRPr="00057085">
        <w:trPr>
          <w:tblCellSpacing w:w="0" w:type="dxa"/>
        </w:trPr>
        <w:tc>
          <w:tcPr>
            <w:tcW w:w="9645" w:type="dxa"/>
          </w:tcPr>
          <w:p w:rsidR="00D66D65" w:rsidRPr="00057085" w:rsidRDefault="00D66D65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(трите имена)</w:t>
            </w:r>
          </w:p>
        </w:tc>
      </w:tr>
      <w:tr w:rsidR="00D66D65" w:rsidRPr="00057085">
        <w:trPr>
          <w:tblCellSpacing w:w="0" w:type="dxa"/>
        </w:trPr>
        <w:tc>
          <w:tcPr>
            <w:tcW w:w="9645" w:type="dxa"/>
          </w:tcPr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………………………………………………………,</w:t>
            </w:r>
          </w:p>
        </w:tc>
      </w:tr>
      <w:tr w:rsidR="00D66D65" w:rsidRPr="00F81BAE">
        <w:trPr>
          <w:tblCellSpacing w:w="0" w:type="dxa"/>
        </w:trPr>
        <w:tc>
          <w:tcPr>
            <w:tcW w:w="9645" w:type="dxa"/>
          </w:tcPr>
          <w:p w:rsidR="00D66D65" w:rsidRPr="007D76E8" w:rsidRDefault="00D66D65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</w:t>
            </w:r>
            <w:r w:rsidRPr="007D76E8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D66D65" w:rsidRPr="00057085">
        <w:trPr>
          <w:tblCellSpacing w:w="0" w:type="dxa"/>
        </w:trPr>
        <w:tc>
          <w:tcPr>
            <w:tcW w:w="9645" w:type="dxa"/>
          </w:tcPr>
          <w:p w:rsidR="00D66D65" w:rsidRPr="007D76E8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……………………………………………………………………………</w:t>
            </w:r>
          </w:p>
        </w:tc>
      </w:tr>
      <w:tr w:rsidR="00D66D65" w:rsidRPr="00057085">
        <w:trPr>
          <w:tblCellSpacing w:w="0" w:type="dxa"/>
        </w:trPr>
        <w:tc>
          <w:tcPr>
            <w:tcW w:w="9645" w:type="dxa"/>
          </w:tcPr>
          <w:p w:rsidR="00D66D65" w:rsidRPr="00057085" w:rsidRDefault="00D66D65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(длъжност)</w:t>
            </w:r>
          </w:p>
        </w:tc>
      </w:tr>
      <w:tr w:rsidR="00D66D65" w:rsidRPr="00057085">
        <w:trPr>
          <w:tblCellSpacing w:w="0" w:type="dxa"/>
        </w:trPr>
        <w:tc>
          <w:tcPr>
            <w:tcW w:w="9645" w:type="dxa"/>
          </w:tcPr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на ……………………………………………………………………………………………., </w:t>
            </w:r>
          </w:p>
        </w:tc>
      </w:tr>
      <w:tr w:rsidR="00D66D65" w:rsidRPr="00057085">
        <w:trPr>
          <w:tblCellSpacing w:w="0" w:type="dxa"/>
        </w:trPr>
        <w:tc>
          <w:tcPr>
            <w:tcW w:w="9645" w:type="dxa"/>
          </w:tcPr>
          <w:p w:rsidR="00D66D65" w:rsidRPr="00057085" w:rsidRDefault="00D66D65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5708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(наименование на участника)</w:t>
            </w:r>
          </w:p>
        </w:tc>
      </w:tr>
      <w:tr w:rsidR="00D66D65" w:rsidRPr="00C25050">
        <w:trPr>
          <w:tblCellSpacing w:w="0" w:type="dxa"/>
        </w:trPr>
        <w:tc>
          <w:tcPr>
            <w:tcW w:w="9645" w:type="dxa"/>
          </w:tcPr>
          <w:p w:rsidR="00D66D65" w:rsidRPr="00C25050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65" w:rsidRDefault="00D66D65" w:rsidP="00240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0535">
              <w:rPr>
                <w:rFonts w:ascii="Times New Roman" w:hAnsi="Times New Roman" w:cs="Times New Roman"/>
                <w:sz w:val="24"/>
                <w:szCs w:val="24"/>
              </w:rPr>
              <w:t xml:space="preserve">ЕИК/БУЛСТАТ .................................................. – участник в процедура за възлагане на обществена поръчка с предмет: </w:t>
            </w:r>
            <w:r w:rsidRPr="0024053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„Основен ремонт на улица „Братя Миладинови” гр. Искър, от ОК-123 до ОК-290”</w:t>
            </w:r>
          </w:p>
          <w:p w:rsidR="00D66D65" w:rsidRPr="00F44A25" w:rsidRDefault="00D66D65" w:rsidP="00C22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6D65" w:rsidRPr="00057085">
        <w:trPr>
          <w:tblCellSpacing w:w="0" w:type="dxa"/>
        </w:trPr>
        <w:tc>
          <w:tcPr>
            <w:tcW w:w="9645" w:type="dxa"/>
          </w:tcPr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D66D65" w:rsidRPr="00057085">
        <w:trPr>
          <w:tblCellSpacing w:w="0" w:type="dxa"/>
        </w:trPr>
        <w:tc>
          <w:tcPr>
            <w:tcW w:w="9645" w:type="dxa"/>
          </w:tcPr>
          <w:p w:rsidR="00D66D6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Информацията, съдържаща се в …………………….. (посочват се конкретна част/части от </w:t>
            </w:r>
            <w:r w:rsidRPr="00725E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офертата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>), да се счита за конфиденциална, тъй като съдържа</w:t>
            </w:r>
            <w:r w:rsidRPr="00725E4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лични данни, </w:t>
            </w:r>
            <w:r w:rsidRPr="00725E42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 и/или търговски тайни (вярното се подчертава).</w:t>
            </w: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66D65" w:rsidRPr="00057085">
        <w:trPr>
          <w:tblCellSpacing w:w="0" w:type="dxa"/>
        </w:trPr>
        <w:tc>
          <w:tcPr>
            <w:tcW w:w="9645" w:type="dxa"/>
          </w:tcPr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2. Не бихме желали информацията по т. 1 да бъде разкривана от възложителя, освен в предвидените от закона случаи.</w:t>
            </w:r>
          </w:p>
        </w:tc>
      </w:tr>
    </w:tbl>
    <w:p w:rsidR="00D66D65" w:rsidRDefault="00D66D65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D66D65" w:rsidRPr="00057085">
        <w:trPr>
          <w:tblCellSpacing w:w="0" w:type="dxa"/>
        </w:trPr>
        <w:tc>
          <w:tcPr>
            <w:tcW w:w="4815" w:type="dxa"/>
          </w:tcPr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D66D65" w:rsidRPr="00057085" w:rsidRDefault="00D66D65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65" w:rsidRPr="00057085" w:rsidRDefault="00D66D65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........................../ ........................./ ........................</w:t>
            </w:r>
          </w:p>
        </w:tc>
      </w:tr>
      <w:tr w:rsidR="00D66D65" w:rsidRPr="00057085">
        <w:trPr>
          <w:tblCellSpacing w:w="0" w:type="dxa"/>
        </w:trPr>
        <w:tc>
          <w:tcPr>
            <w:tcW w:w="4815" w:type="dxa"/>
          </w:tcPr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65" w:rsidRPr="00057085" w:rsidRDefault="00D66D65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D66D65" w:rsidRPr="00057085">
        <w:trPr>
          <w:tblCellSpacing w:w="0" w:type="dxa"/>
        </w:trPr>
        <w:tc>
          <w:tcPr>
            <w:tcW w:w="4815" w:type="dxa"/>
          </w:tcPr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65" w:rsidRPr="0048738E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 и печат</w:t>
            </w:r>
          </w:p>
        </w:tc>
        <w:tc>
          <w:tcPr>
            <w:tcW w:w="4830" w:type="dxa"/>
          </w:tcPr>
          <w:p w:rsidR="00D66D65" w:rsidRPr="00057085" w:rsidRDefault="00D66D6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6D65" w:rsidRPr="00057085" w:rsidRDefault="00D66D65" w:rsidP="00EF60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7085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</w:t>
            </w:r>
          </w:p>
        </w:tc>
      </w:tr>
    </w:tbl>
    <w:p w:rsidR="00D66D65" w:rsidRDefault="00D66D65" w:rsidP="00F34D6A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D66D65" w:rsidRPr="00C22400" w:rsidRDefault="00D66D65" w:rsidP="00C22400">
      <w:pPr>
        <w:rPr>
          <w:rFonts w:cs="Times New Roman"/>
          <w:lang w:val="bg-BG"/>
        </w:rPr>
      </w:pPr>
    </w:p>
    <w:sectPr w:rsidR="00D66D65" w:rsidRPr="00C22400" w:rsidSect="006D459A">
      <w:headerReference w:type="default" r:id="rId6"/>
      <w:pgSz w:w="12240" w:h="15840"/>
      <w:pgMar w:top="960" w:right="1080" w:bottom="709" w:left="1440" w:header="708" w:footer="4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D65" w:rsidRDefault="00D66D65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66D65" w:rsidRDefault="00D66D65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D65" w:rsidRDefault="00D66D65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66D65" w:rsidRDefault="00D66D65" w:rsidP="0046065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D65" w:rsidRDefault="00D66D65">
    <w:pPr>
      <w:rPr>
        <w:rFonts w:cs="Times New Roman"/>
      </w:rPr>
    </w:pPr>
  </w:p>
  <w:p w:rsidR="00D66D65" w:rsidRDefault="00D66D65">
    <w:pPr>
      <w:rPr>
        <w:rFonts w:cs="Times New Roman"/>
      </w:rPr>
    </w:pPr>
  </w:p>
  <w:tbl>
    <w:tblPr>
      <w:tblpPr w:leftFromText="180" w:rightFromText="180" w:horzAnchor="margin" w:tblpY="-527"/>
      <w:tblW w:w="9645" w:type="dxa"/>
      <w:tblCellSpacing w:w="0" w:type="dxa"/>
      <w:tblLayout w:type="fixed"/>
      <w:tblCellMar>
        <w:left w:w="0" w:type="dxa"/>
        <w:right w:w="0" w:type="dxa"/>
      </w:tblCellMar>
      <w:tblLook w:val="0000"/>
    </w:tblPr>
    <w:tblGrid>
      <w:gridCol w:w="9645"/>
    </w:tblGrid>
    <w:tr w:rsidR="00D66D65" w:rsidRPr="00057085">
      <w:trPr>
        <w:tblCellSpacing w:w="0" w:type="dxa"/>
      </w:trPr>
      <w:tc>
        <w:tcPr>
          <w:tcW w:w="9645" w:type="dxa"/>
        </w:tcPr>
        <w:p w:rsidR="00D66D65" w:rsidRPr="00F368BA" w:rsidRDefault="00D66D65" w:rsidP="00355DC5">
          <w:pPr>
            <w:jc w:val="center"/>
            <w:rPr>
              <w:rFonts w:cs="Times New Roman"/>
            </w:rPr>
          </w:pPr>
        </w:p>
      </w:tc>
    </w:tr>
    <w:tr w:rsidR="00D66D65" w:rsidRPr="00057085">
      <w:trPr>
        <w:tblCellSpacing w:w="0" w:type="dxa"/>
      </w:trPr>
      <w:tc>
        <w:tcPr>
          <w:tcW w:w="9645" w:type="dxa"/>
        </w:tcPr>
        <w:p w:rsidR="00D66D65" w:rsidRPr="00240535" w:rsidRDefault="00D66D65" w:rsidP="00240535">
          <w:pPr>
            <w:ind w:firstLine="709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240535">
            <w:rPr>
              <w:rFonts w:ascii="Times New Roman" w:hAnsi="Times New Roman" w:cs="Times New Roman"/>
              <w:sz w:val="24"/>
              <w:szCs w:val="24"/>
            </w:rPr>
            <w:t xml:space="preserve">Открита процедура за възлагане на обществена поръчка с предмет: </w:t>
          </w:r>
          <w:r w:rsidRPr="00240535">
            <w:rPr>
              <w:rFonts w:ascii="Times New Roman" w:hAnsi="Times New Roman" w:cs="Times New Roman"/>
              <w:sz w:val="24"/>
              <w:szCs w:val="24"/>
              <w:lang w:val="bg-BG"/>
            </w:rPr>
            <w:t>„Основен ремонт на улица „Братя Миладинови” гр. Искър, от ОК-123 до ОК-290”</w:t>
          </w:r>
        </w:p>
        <w:p w:rsidR="00D66D65" w:rsidRPr="00F368BA" w:rsidRDefault="00D66D65" w:rsidP="00355DC5">
          <w:pPr>
            <w:jc w:val="center"/>
            <w:rPr>
              <w:rStyle w:val="5pt"/>
              <w:rFonts w:cs="Arial"/>
              <w:b w:val="0"/>
              <w:color w:val="000000"/>
              <w:szCs w:val="10"/>
              <w:lang w:eastAsia="ru-RU"/>
            </w:rPr>
          </w:pPr>
        </w:p>
      </w:tc>
    </w:tr>
  </w:tbl>
  <w:p w:rsidR="00D66D65" w:rsidRDefault="00D66D6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0431"/>
    <w:rsid w:val="00002015"/>
    <w:rsid w:val="00045361"/>
    <w:rsid w:val="00054FEA"/>
    <w:rsid w:val="00057085"/>
    <w:rsid w:val="0006058B"/>
    <w:rsid w:val="0006384C"/>
    <w:rsid w:val="00071032"/>
    <w:rsid w:val="000845E6"/>
    <w:rsid w:val="000F19A1"/>
    <w:rsid w:val="0010226D"/>
    <w:rsid w:val="00144BF2"/>
    <w:rsid w:val="001662E4"/>
    <w:rsid w:val="00195975"/>
    <w:rsid w:val="00196A56"/>
    <w:rsid w:val="001A7612"/>
    <w:rsid w:val="001D273C"/>
    <w:rsid w:val="00223F6B"/>
    <w:rsid w:val="00240535"/>
    <w:rsid w:val="00241C9E"/>
    <w:rsid w:val="00255FE0"/>
    <w:rsid w:val="00264BF3"/>
    <w:rsid w:val="002832C4"/>
    <w:rsid w:val="002D0041"/>
    <w:rsid w:val="002F0894"/>
    <w:rsid w:val="00353792"/>
    <w:rsid w:val="00355DC5"/>
    <w:rsid w:val="00366F02"/>
    <w:rsid w:val="003A3ED8"/>
    <w:rsid w:val="003F000A"/>
    <w:rsid w:val="00402E5C"/>
    <w:rsid w:val="00412D2C"/>
    <w:rsid w:val="004244EB"/>
    <w:rsid w:val="004470DF"/>
    <w:rsid w:val="00460654"/>
    <w:rsid w:val="0048738E"/>
    <w:rsid w:val="004927A4"/>
    <w:rsid w:val="004B379B"/>
    <w:rsid w:val="004C637B"/>
    <w:rsid w:val="004D1211"/>
    <w:rsid w:val="004E745B"/>
    <w:rsid w:val="005127CF"/>
    <w:rsid w:val="00525117"/>
    <w:rsid w:val="00597ABF"/>
    <w:rsid w:val="005A7D0D"/>
    <w:rsid w:val="0069215F"/>
    <w:rsid w:val="006C4410"/>
    <w:rsid w:val="006D459A"/>
    <w:rsid w:val="006E149C"/>
    <w:rsid w:val="006E53AE"/>
    <w:rsid w:val="006F1281"/>
    <w:rsid w:val="00720643"/>
    <w:rsid w:val="00725E42"/>
    <w:rsid w:val="00742236"/>
    <w:rsid w:val="00755C14"/>
    <w:rsid w:val="00792CF8"/>
    <w:rsid w:val="007D76E8"/>
    <w:rsid w:val="007F153C"/>
    <w:rsid w:val="0083139E"/>
    <w:rsid w:val="008514E6"/>
    <w:rsid w:val="008606F6"/>
    <w:rsid w:val="00864951"/>
    <w:rsid w:val="008A1498"/>
    <w:rsid w:val="008B7A4D"/>
    <w:rsid w:val="00914CF4"/>
    <w:rsid w:val="00940BC4"/>
    <w:rsid w:val="00941B19"/>
    <w:rsid w:val="009757BB"/>
    <w:rsid w:val="009A65CA"/>
    <w:rsid w:val="009E56F4"/>
    <w:rsid w:val="00A35349"/>
    <w:rsid w:val="00A83BF8"/>
    <w:rsid w:val="00AB3DD7"/>
    <w:rsid w:val="00AB4EAE"/>
    <w:rsid w:val="00AD4B9C"/>
    <w:rsid w:val="00B007BE"/>
    <w:rsid w:val="00B2123D"/>
    <w:rsid w:val="00B25DC9"/>
    <w:rsid w:val="00B76DFD"/>
    <w:rsid w:val="00BA7BF0"/>
    <w:rsid w:val="00C0010B"/>
    <w:rsid w:val="00C11223"/>
    <w:rsid w:val="00C22400"/>
    <w:rsid w:val="00C25050"/>
    <w:rsid w:val="00CA5AFC"/>
    <w:rsid w:val="00CC07C4"/>
    <w:rsid w:val="00D042A6"/>
    <w:rsid w:val="00D12EE9"/>
    <w:rsid w:val="00D561C6"/>
    <w:rsid w:val="00D66D65"/>
    <w:rsid w:val="00D86C2E"/>
    <w:rsid w:val="00DB5CA5"/>
    <w:rsid w:val="00E00324"/>
    <w:rsid w:val="00E203E4"/>
    <w:rsid w:val="00E23171"/>
    <w:rsid w:val="00E96593"/>
    <w:rsid w:val="00E97BA7"/>
    <w:rsid w:val="00EB24EB"/>
    <w:rsid w:val="00EE65B9"/>
    <w:rsid w:val="00EF60BF"/>
    <w:rsid w:val="00F03542"/>
    <w:rsid w:val="00F13A9C"/>
    <w:rsid w:val="00F34D6A"/>
    <w:rsid w:val="00F368BA"/>
    <w:rsid w:val="00F44A25"/>
    <w:rsid w:val="00F652B6"/>
    <w:rsid w:val="00F81BAE"/>
    <w:rsid w:val="00F908C3"/>
    <w:rsid w:val="00F96FAB"/>
    <w:rsid w:val="00FA3B2A"/>
    <w:rsid w:val="00FB42E5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60654"/>
    <w:rPr>
      <w:rFonts w:eastAsia="Times New Roman"/>
    </w:rPr>
  </w:style>
  <w:style w:type="paragraph" w:styleId="Footer">
    <w:name w:val="footer"/>
    <w:basedOn w:val="Normal"/>
    <w:link w:val="FooterChar"/>
    <w:uiPriority w:val="99"/>
    <w:semiHidden/>
    <w:rsid w:val="00460654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60654"/>
    <w:rPr>
      <w:rFonts w:eastAsia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E00324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rsid w:val="00E23171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E23171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F81BAE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paragraph" w:customStyle="1" w:styleId="Style">
    <w:name w:val="Style"/>
    <w:uiPriority w:val="99"/>
    <w:rsid w:val="00F81BAE"/>
    <w:pPr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character" w:customStyle="1" w:styleId="CharChar">
    <w:name w:val="Char Char"/>
    <w:uiPriority w:val="99"/>
    <w:rsid w:val="00F81BAE"/>
    <w:rPr>
      <w:sz w:val="24"/>
    </w:rPr>
  </w:style>
  <w:style w:type="character" w:customStyle="1" w:styleId="CharChar41">
    <w:name w:val="Char Char41"/>
    <w:uiPriority w:val="99"/>
    <w:rsid w:val="00C25050"/>
    <w:rPr>
      <w:sz w:val="24"/>
    </w:rPr>
  </w:style>
  <w:style w:type="paragraph" w:customStyle="1" w:styleId="Char1">
    <w:name w:val="Char1"/>
    <w:basedOn w:val="Normal"/>
    <w:uiPriority w:val="99"/>
    <w:rsid w:val="00C25050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11">
    <w:name w:val="Char11"/>
    <w:basedOn w:val="Normal"/>
    <w:uiPriority w:val="99"/>
    <w:rsid w:val="00240535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76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200</Words>
  <Characters>1144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staroselci</dc:creator>
  <cp:keywords/>
  <dc:description/>
  <cp:lastModifiedBy>ISKAR 7</cp:lastModifiedBy>
  <cp:revision>35</cp:revision>
  <dcterms:created xsi:type="dcterms:W3CDTF">2015-01-06T08:04:00Z</dcterms:created>
  <dcterms:modified xsi:type="dcterms:W3CDTF">2015-11-16T15:20:00Z</dcterms:modified>
</cp:coreProperties>
</file>